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3DA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2ED1233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7BE002E5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5BDBF942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0F652BD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4D0D682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7AC1F564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7DEFF80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A0C45A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3D9927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CD4442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64882F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6D4E092" w14:textId="35C9346D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8F1881" w:rsidRPr="008F1881">
        <w:rPr>
          <w:rFonts w:ascii="Avenir Next LT Pro" w:hAnsi="Avenir Next LT Pro" w:cs="Arial"/>
          <w:b/>
          <w:sz w:val="22"/>
          <w:szCs w:val="22"/>
        </w:rPr>
        <w:t>NOP-SNOEI-2025-00</w:t>
      </w:r>
      <w:r w:rsidR="00F40B5C">
        <w:rPr>
          <w:rFonts w:ascii="Avenir Next LT Pro" w:hAnsi="Avenir Next LT Pro" w:cs="Arial"/>
          <w:b/>
          <w:sz w:val="22"/>
          <w:szCs w:val="22"/>
        </w:rPr>
        <w:t>2</w:t>
      </w:r>
    </w:p>
    <w:p w14:paraId="0FB82CA4" w14:textId="0C237554" w:rsidR="008E5BB4" w:rsidRPr="008E5BB4" w:rsidRDefault="008F1881" w:rsidP="006F3705">
      <w:pPr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b</w:t>
      </w:r>
      <w:r w:rsidR="00F40B5C">
        <w:rPr>
          <w:rFonts w:ascii="Avenir Next LT Pro" w:hAnsi="Avenir Next LT Pro" w:cs="Arial"/>
          <w:b/>
          <w:sz w:val="22"/>
          <w:szCs w:val="22"/>
        </w:rPr>
        <w:t>uiten</w:t>
      </w:r>
      <w:r>
        <w:rPr>
          <w:rFonts w:ascii="Avenir Next LT Pro" w:hAnsi="Avenir Next LT Pro" w:cs="Arial"/>
          <w:b/>
          <w:sz w:val="22"/>
          <w:szCs w:val="22"/>
        </w:rPr>
        <w:t xml:space="preserve"> de bebouwde kom</w:t>
      </w:r>
      <w:r w:rsidR="006F3705">
        <w:rPr>
          <w:rFonts w:ascii="Avenir Next LT Pro" w:hAnsi="Avenir Next LT Pro" w:cs="Arial"/>
          <w:b/>
          <w:sz w:val="22"/>
          <w:szCs w:val="22"/>
        </w:rPr>
        <w:t>, gemeente Noordoostpolder</w:t>
      </w:r>
    </w:p>
    <w:p w14:paraId="27953CC3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348CC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DECA0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FA29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24042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BF5C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58E7A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CBB421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E339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1494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8B9B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CC274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C594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CB2F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8ECE8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96D4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71E90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06505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460C4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451C96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A729B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F904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72FE38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393B4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A4600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048D5C" w14:textId="404D773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F3705">
        <w:rPr>
          <w:rFonts w:ascii="Avenir Next LT Pro" w:hAnsi="Avenir Next LT Pro" w:cs="Arial"/>
          <w:bCs/>
        </w:rPr>
        <w:t>Gemeente Noordoostpolder</w:t>
      </w:r>
    </w:p>
    <w:p w14:paraId="0FAFF1B2" w14:textId="21BF808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F3705">
        <w:rPr>
          <w:rFonts w:ascii="Avenir Next LT Pro" w:hAnsi="Avenir Next LT Pro" w:cs="Arial"/>
          <w:bCs/>
        </w:rPr>
        <w:t>Postbus 155</w:t>
      </w:r>
    </w:p>
    <w:p w14:paraId="6BD7E319" w14:textId="4EA22B1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43934">
        <w:rPr>
          <w:rFonts w:ascii="Avenir Next LT Pro" w:hAnsi="Avenir Next LT Pro" w:cs="Arial"/>
          <w:bCs/>
        </w:rPr>
        <w:t>8300 AD  Emmeloord</w:t>
      </w:r>
    </w:p>
    <w:p w14:paraId="54302114" w14:textId="2C3AEC3C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43934">
        <w:rPr>
          <w:rFonts w:ascii="Avenir Next LT Pro" w:hAnsi="Avenir Next LT Pro" w:cs="Arial"/>
          <w:bCs/>
        </w:rPr>
        <w:t xml:space="preserve">Harmen Visserplein 1, </w:t>
      </w:r>
      <w:r w:rsidR="002A6119">
        <w:rPr>
          <w:rFonts w:ascii="Avenir Next LT Pro" w:hAnsi="Avenir Next LT Pro" w:cs="Arial"/>
          <w:bCs/>
        </w:rPr>
        <w:t>8302 BW  Emmeloord</w:t>
      </w:r>
    </w:p>
    <w:p w14:paraId="5571E4CA" w14:textId="29859CCF" w:rsidR="00105DFA" w:rsidRPr="00D43934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D43934">
        <w:rPr>
          <w:rFonts w:ascii="Avenir Next LT Pro" w:hAnsi="Avenir Next LT Pro" w:cs="Arial"/>
          <w:color w:val="000000"/>
        </w:rPr>
        <w:t xml:space="preserve">Datum: </w:t>
      </w:r>
      <w:r w:rsidRPr="00D43934">
        <w:rPr>
          <w:rFonts w:ascii="Avenir Next LT Pro" w:hAnsi="Avenir Next LT Pro" w:cs="Arial"/>
          <w:color w:val="000000"/>
        </w:rPr>
        <w:tab/>
      </w:r>
      <w:r w:rsidR="002A6119">
        <w:rPr>
          <w:rFonts w:ascii="Avenir Next LT Pro" w:hAnsi="Avenir Next LT Pro" w:cs="Arial"/>
          <w:bCs/>
        </w:rPr>
        <w:t>3 juni 2025</w:t>
      </w:r>
    </w:p>
    <w:p w14:paraId="0D630223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A55A9A5" w14:textId="77777777" w:rsidR="00673B49" w:rsidRDefault="00673B49" w:rsidP="007D056C">
      <w:pPr>
        <w:rPr>
          <w:rFonts w:ascii="Arial" w:hAnsi="Arial" w:cs="Arial"/>
        </w:rPr>
      </w:pPr>
    </w:p>
    <w:p w14:paraId="3359E9DF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B6DDC11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60A039A9" w14:textId="77777777" w:rsidR="00003FEB" w:rsidRDefault="00003FEB">
      <w:pPr>
        <w:rPr>
          <w:rFonts w:ascii="Gill Sans MT" w:hAnsi="Gill Sans MT" w:cs="Tahoma"/>
          <w:sz w:val="22"/>
        </w:rPr>
      </w:pPr>
    </w:p>
    <w:p w14:paraId="7DD0FF27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55D9778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2CC23C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85750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E7E21D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DA586F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7F9BB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985FCA6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43A2A1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66EBB7A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11B3DD2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5D1F5690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648B1C6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DD8BC23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EB6884B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3B978F92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406BA44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C8A72F6" w14:textId="5C9F3AE4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A6119" w:rsidRPr="002A6119">
        <w:rPr>
          <w:rFonts w:ascii="Avenir Next LT Pro" w:hAnsi="Avenir Next LT Pro" w:cs="Arial"/>
          <w:bCs/>
        </w:rPr>
        <w:t>NOP-SNOEI-2025-00</w:t>
      </w:r>
      <w:r w:rsidR="00F40B5C">
        <w:rPr>
          <w:rFonts w:ascii="Avenir Next LT Pro" w:hAnsi="Avenir Next LT Pro" w:cs="Arial"/>
          <w:bCs/>
        </w:rPr>
        <w:t>2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66693D87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E6A4F1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7F69FB06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1FD0202D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Snoeiwerkzaamheden aan bomen</w:t>
      </w:r>
    </w:p>
    <w:p w14:paraId="0E6F0FBB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Verwijderen bomen</w:t>
      </w:r>
    </w:p>
    <w:p w14:paraId="55BB20F2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Verwijderen stobben</w:t>
      </w:r>
    </w:p>
    <w:p w14:paraId="06EBBD9B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Digitaal registreren van uitgevoerde werkzaamheden</w:t>
      </w:r>
    </w:p>
    <w:p w14:paraId="1CD5A70C" w14:textId="167F9FC5" w:rsidR="005F1ABA" w:rsidRPr="008A735C" w:rsidRDefault="002A6119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4B7632A1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08117F8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3813187" w14:textId="1EB2E0C0" w:rsidR="00003FEB" w:rsidRPr="008A735C" w:rsidRDefault="002A6119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3 jaar</w:t>
      </w:r>
    </w:p>
    <w:p w14:paraId="4E55D6D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E20DFC9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E35F36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C7273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3137FAF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BA39FFC" w14:textId="02F699A9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A6119">
        <w:rPr>
          <w:rFonts w:ascii="Avenir Next LT Pro" w:hAnsi="Avenir Next LT Pro" w:cs="Arial"/>
          <w:bCs/>
        </w:rPr>
        <w:t>Gemeente Noordoostpolder</w:t>
      </w:r>
    </w:p>
    <w:p w14:paraId="5F3D609C" w14:textId="7648EA9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A6119">
        <w:rPr>
          <w:rFonts w:ascii="Avenir Next LT Pro" w:hAnsi="Avenir Next LT Pro" w:cs="Arial"/>
          <w:bCs/>
        </w:rPr>
        <w:t>Harmen Visserplein 1</w:t>
      </w:r>
    </w:p>
    <w:p w14:paraId="50B0273F" w14:textId="5C6CD00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811CC">
        <w:rPr>
          <w:rFonts w:ascii="Avenir Next LT Pro" w:hAnsi="Avenir Next LT Pro" w:cs="Arial"/>
          <w:bCs/>
        </w:rPr>
        <w:t>8302 BW  Emmeloord</w:t>
      </w:r>
    </w:p>
    <w:p w14:paraId="10DE8F48" w14:textId="4F1D3EA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811CC">
        <w:rPr>
          <w:rFonts w:ascii="Avenir Next LT Pro" w:hAnsi="Avenir Next LT Pro" w:cs="Arial"/>
          <w:bCs/>
        </w:rPr>
        <w:t xml:space="preserve">0527 63 39 </w:t>
      </w:r>
      <w:r w:rsidR="00F90F67">
        <w:rPr>
          <w:rFonts w:ascii="Avenir Next LT Pro" w:hAnsi="Avenir Next LT Pro" w:cs="Arial"/>
          <w:bCs/>
        </w:rPr>
        <w:t>11</w:t>
      </w:r>
    </w:p>
    <w:p w14:paraId="452B6624" w14:textId="4E3D7E9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F90F67">
        <w:rPr>
          <w:rFonts w:ascii="Avenir Next LT Pro" w:hAnsi="Avenir Next LT Pro" w:cs="Arial"/>
          <w:bCs/>
        </w:rPr>
        <w:t>J. Marissen</w:t>
      </w:r>
    </w:p>
    <w:p w14:paraId="2CFA5AA1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1B73AD6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3FCF226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0866A94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65799C14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0565927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24AFD77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08E99E9D" w14:textId="3E86DFC3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90F67">
        <w:rPr>
          <w:rFonts w:ascii="Avenir Next LT Pro" w:hAnsi="Avenir Next LT Pro" w:cs="Arial"/>
        </w:rPr>
        <w:t>M.C. Tetteroo</w:t>
      </w:r>
    </w:p>
    <w:p w14:paraId="0576B139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3579966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48C885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7AEEFAD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Noordoostpolder</w:t>
      </w:r>
    </w:p>
    <w:p w14:paraId="5D2D6AA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Harmen Visserplein 1</w:t>
      </w:r>
    </w:p>
    <w:p w14:paraId="326097D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8302 BW  Emmeloord</w:t>
      </w:r>
    </w:p>
    <w:p w14:paraId="3EAD64BA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0527 63 39 11</w:t>
      </w:r>
    </w:p>
    <w:p w14:paraId="1CFDFCB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Marissen</w:t>
      </w:r>
    </w:p>
    <w:p w14:paraId="5F29CBDF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617F1D2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648F2827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3045415" w14:textId="0635DDE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90F67" w:rsidRPr="002A6119">
        <w:rPr>
          <w:rFonts w:ascii="Avenir Next LT Pro" w:hAnsi="Avenir Next LT Pro" w:cs="Arial"/>
          <w:bCs/>
        </w:rPr>
        <w:t>NOP-SNOEI-2025-00</w:t>
      </w:r>
      <w:r w:rsidR="00F40B5C">
        <w:rPr>
          <w:rFonts w:ascii="Avenir Next LT Pro" w:hAnsi="Avenir Next LT Pro" w:cs="Arial"/>
          <w:bCs/>
        </w:rPr>
        <w:t>2</w:t>
      </w:r>
    </w:p>
    <w:p w14:paraId="381A836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C2F846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5F6F43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E033CB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D3E145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A06810" w14:textId="77777777" w:rsidR="00861DF4" w:rsidRPr="008A735C" w:rsidRDefault="00861DF4">
      <w:pPr>
        <w:rPr>
          <w:rFonts w:ascii="Avenir Next LT Pro" w:hAnsi="Avenir Next LT Pro" w:cs="Arial"/>
        </w:rPr>
      </w:pPr>
    </w:p>
    <w:p w14:paraId="11C508DB" w14:textId="77777777" w:rsidR="00861DF4" w:rsidRPr="008A735C" w:rsidRDefault="00861DF4">
      <w:pPr>
        <w:rPr>
          <w:rFonts w:ascii="Avenir Next LT Pro" w:hAnsi="Avenir Next LT Pro" w:cs="Arial"/>
        </w:rPr>
      </w:pPr>
    </w:p>
    <w:p w14:paraId="4EF16145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D2D783F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746ADD1A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42B134F1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2348DD31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D5A59E6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1FC697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Noordoostpolder</w:t>
      </w:r>
    </w:p>
    <w:p w14:paraId="0B6671B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Harmen Visserplein 1</w:t>
      </w:r>
    </w:p>
    <w:p w14:paraId="74245203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8302 BW  Emmeloord</w:t>
      </w:r>
    </w:p>
    <w:p w14:paraId="306B3E9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0527 63 39 11</w:t>
      </w:r>
    </w:p>
    <w:p w14:paraId="1D4C15B9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Marissen</w:t>
      </w:r>
    </w:p>
    <w:p w14:paraId="7A163EC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272A977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3DBFFF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9F86ADE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7A28BE4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819B99D" w14:textId="35A74173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F90F67">
        <w:rPr>
          <w:rFonts w:ascii="Avenir Next LT Pro" w:hAnsi="Avenir Next LT Pro" w:cs="Arial"/>
        </w:rPr>
        <w:br/>
      </w:r>
      <w:r w:rsidR="00F90F67" w:rsidRPr="002A6119">
        <w:rPr>
          <w:rFonts w:ascii="Avenir Next LT Pro" w:hAnsi="Avenir Next LT Pro" w:cs="Arial"/>
          <w:bCs/>
        </w:rPr>
        <w:t>NOP-SNOEI-2025-00</w:t>
      </w:r>
      <w:r w:rsidR="00F40B5C">
        <w:rPr>
          <w:rFonts w:ascii="Avenir Next LT Pro" w:hAnsi="Avenir Next LT Pro" w:cs="Arial"/>
          <w:bCs/>
        </w:rPr>
        <w:t>2</w:t>
      </w:r>
      <w:r w:rsidR="00CF57AF" w:rsidRPr="008A735C">
        <w:rPr>
          <w:rFonts w:ascii="Avenir Next LT Pro" w:hAnsi="Avenir Next LT Pro" w:cs="Arial"/>
        </w:rPr>
        <w:t>.</w:t>
      </w:r>
    </w:p>
    <w:p w14:paraId="5DF2788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A05B6BE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0840749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2BC6597E" w14:textId="77777777" w:rsidR="004064DB" w:rsidRPr="004064DB" w:rsidRDefault="004064DB" w:rsidP="004064DB">
      <w:pPr>
        <w:rPr>
          <w:rFonts w:ascii="Arial" w:hAnsi="Arial" w:cs="Arial"/>
        </w:rPr>
      </w:pPr>
    </w:p>
    <w:p w14:paraId="736401EC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5EAAC20E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57E36EB9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69F1EF9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B1B8EAA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7B3CF9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D36091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4D07C80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3E921E3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56118D3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173DFE5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F8A452E" w14:textId="77777777" w:rsidTr="007058D2">
        <w:trPr>
          <w:cantSplit/>
          <w:trHeight w:val="280"/>
        </w:trPr>
        <w:tc>
          <w:tcPr>
            <w:tcW w:w="1126" w:type="dxa"/>
          </w:tcPr>
          <w:p w14:paraId="29023F2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3E8A2C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84798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DA86FB2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31D1CC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88F72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122F85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42A2E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15330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D84113C" w14:textId="77777777" w:rsidTr="007058D2">
        <w:trPr>
          <w:cantSplit/>
          <w:trHeight w:val="280"/>
        </w:trPr>
        <w:tc>
          <w:tcPr>
            <w:tcW w:w="1126" w:type="dxa"/>
          </w:tcPr>
          <w:p w14:paraId="468CBA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FCFEAC1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6DB8B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A55279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FDBB7A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212A34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25CF11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29913C2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97D99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D12B32A" w14:textId="77777777" w:rsidTr="007058D2">
        <w:trPr>
          <w:cantSplit/>
          <w:trHeight w:val="280"/>
        </w:trPr>
        <w:tc>
          <w:tcPr>
            <w:tcW w:w="1126" w:type="dxa"/>
          </w:tcPr>
          <w:p w14:paraId="5E96034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C08F5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EB415D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B607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B3C88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0C3F3F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17769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150F999" w14:textId="77777777" w:rsidTr="007058D2">
        <w:trPr>
          <w:cantSplit/>
          <w:trHeight w:val="280"/>
        </w:trPr>
        <w:tc>
          <w:tcPr>
            <w:tcW w:w="1126" w:type="dxa"/>
          </w:tcPr>
          <w:p w14:paraId="21700EB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F1BF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4A7C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91D0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FFC95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FEB0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D26A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33EB8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283CB7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549A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B8D1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5237419" w14:textId="77777777" w:rsidTr="007058D2">
        <w:trPr>
          <w:cantSplit/>
          <w:trHeight w:val="280"/>
        </w:trPr>
        <w:tc>
          <w:tcPr>
            <w:tcW w:w="1126" w:type="dxa"/>
          </w:tcPr>
          <w:p w14:paraId="6A841F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9CA7E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528B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B3BC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75966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3E4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48B056F" w14:textId="77777777" w:rsidTr="007058D2">
        <w:trPr>
          <w:cantSplit/>
          <w:trHeight w:val="280"/>
        </w:trPr>
        <w:tc>
          <w:tcPr>
            <w:tcW w:w="1126" w:type="dxa"/>
          </w:tcPr>
          <w:p w14:paraId="7C29C77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9D6C9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F070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2558A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1C788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CA15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A09C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41910C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567C6D" w14:textId="77777777" w:rsidTr="007058D2">
        <w:trPr>
          <w:cantSplit/>
          <w:trHeight w:val="280"/>
        </w:trPr>
        <w:tc>
          <w:tcPr>
            <w:tcW w:w="1126" w:type="dxa"/>
          </w:tcPr>
          <w:p w14:paraId="145C5D0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6A7A97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DEDB5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35A624D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D79DE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B625868" w14:textId="77777777" w:rsidTr="007058D2">
        <w:trPr>
          <w:cantSplit/>
          <w:trHeight w:val="280"/>
        </w:trPr>
        <w:tc>
          <w:tcPr>
            <w:tcW w:w="1126" w:type="dxa"/>
          </w:tcPr>
          <w:p w14:paraId="6BF014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4626B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CAB5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1B40CB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3589AA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932C2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6E68284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342A020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A9BCA7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DED58D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5B2F2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D0DE5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93C7A9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038CE3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E4C3DD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DEF491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1576142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86F1596" w14:textId="77777777" w:rsidTr="00D44A98">
        <w:trPr>
          <w:cantSplit/>
          <w:trHeight w:val="280"/>
        </w:trPr>
        <w:tc>
          <w:tcPr>
            <w:tcW w:w="1126" w:type="dxa"/>
          </w:tcPr>
          <w:p w14:paraId="0FD326E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28782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3B745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78EE18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2D99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D5AF8B2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6037C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ED9E6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7084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7F8E71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94E0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586B31E" w14:textId="77777777" w:rsidTr="00D44A98">
        <w:trPr>
          <w:cantSplit/>
          <w:trHeight w:val="280"/>
        </w:trPr>
        <w:tc>
          <w:tcPr>
            <w:tcW w:w="1126" w:type="dxa"/>
          </w:tcPr>
          <w:p w14:paraId="089C0D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5B486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990E0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60A5E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E92A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1BDFD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A677E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7BE2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B58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2542277" w14:textId="77777777" w:rsidTr="00D44A98">
        <w:trPr>
          <w:cantSplit/>
          <w:trHeight w:val="280"/>
        </w:trPr>
        <w:tc>
          <w:tcPr>
            <w:tcW w:w="1126" w:type="dxa"/>
          </w:tcPr>
          <w:p w14:paraId="3B9239E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3C408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8C5E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118BE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230A9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E9673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829E3B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113C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454E7D0" w14:textId="77777777" w:rsidTr="00D44A98">
        <w:trPr>
          <w:cantSplit/>
          <w:trHeight w:val="280"/>
        </w:trPr>
        <w:tc>
          <w:tcPr>
            <w:tcW w:w="1126" w:type="dxa"/>
          </w:tcPr>
          <w:p w14:paraId="70BACF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C3AC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2AB08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67676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A19C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80964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6532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84E0AC6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45004391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62CF242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49C2E5FB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7556AC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93725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73AD278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54D148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7BD8DDD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393AF4D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4FDB19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0FDCCD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3B8D9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5804DA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63094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0CA5E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E9B64C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A7505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66C3A1B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2C5F1D1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3A916D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8DD5CA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F37DE1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7D4EE79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717C5F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4612E92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5E87552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08D9DCA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28F2002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6FDA991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F79030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7EC7132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24BF639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D5C0B7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F31BBB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21FC08C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5CE92F8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8D03BB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78F726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524F01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51BD3A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4792E4E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6964B09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6D8351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C53F3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075F7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89D94B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06057A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B105E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DF674D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2EC63B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1B9258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6E077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5E2F6FD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BB1CCE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F0F358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558553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76F1D42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3664142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86653D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8AA5A7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4A5E0D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153AD78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D6A3E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FE563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24E59A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E1AD4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C2069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682A6D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D48635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5D1818D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07E8D5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201C94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99488B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2D1D9B9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179A4C5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56EECE3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7EF0EC42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B8287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3983B5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0CCCFC3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EF4AB0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B5174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197B9EB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7BA4923D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738B2E8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D84374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44950A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A6B59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590FC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31DA7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1F0F31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4C40AF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FE49D9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07E674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4C366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CEF43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7AC44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8C7E4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8C68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7ED8C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4E87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8C38B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CD01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C25984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2C2B02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3ABCD3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0ECB8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47B94F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40F0D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07BD5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9C8976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F64A6D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360E22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051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DC0D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FD26E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C97CB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08D224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1EBC39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CBC783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55D8E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1421BD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32712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2BB68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A06B00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9B41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381F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25FC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59B9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2B7D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41238FD" w14:textId="77777777" w:rsidTr="006E7A96">
        <w:trPr>
          <w:cantSplit/>
          <w:trHeight w:val="280"/>
        </w:trPr>
        <w:tc>
          <w:tcPr>
            <w:tcW w:w="1126" w:type="dxa"/>
          </w:tcPr>
          <w:p w14:paraId="0168258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137486E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8693EF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A15B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38081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9C1F7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701D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3242D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3A0D4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1BAC2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2A8A5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E2A64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11A5C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A20E606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B256325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1459830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90424F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3F0B02E1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47A41D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1063" w14:textId="77777777" w:rsidR="00F05269" w:rsidRDefault="00F05269">
      <w:r>
        <w:separator/>
      </w:r>
    </w:p>
  </w:endnote>
  <w:endnote w:type="continuationSeparator" w:id="0">
    <w:p w14:paraId="3393DCE0" w14:textId="77777777" w:rsidR="00F05269" w:rsidRDefault="00F0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D77A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BB60E41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E782" w14:textId="46A0A496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</w:t>
    </w:r>
    <w:r w:rsidR="00F90F67" w:rsidRPr="00F90F67">
      <w:rPr>
        <w:rFonts w:ascii="Avenir Next LT Pro Demi" w:hAnsi="Avenir Next LT Pro Demi"/>
        <w:color w:val="93C48B"/>
      </w:rPr>
      <w:t xml:space="preserve"> </w:t>
    </w:r>
    <w:r w:rsidR="00F90F67" w:rsidRPr="00F90F67">
      <w:rPr>
        <w:rFonts w:ascii="Avenir Next LT Pro Demi" w:hAnsi="Avenir Next LT Pro Demi"/>
        <w:b/>
        <w:bCs/>
        <w:color w:val="93C48B"/>
      </w:rPr>
      <w:t>10</w:t>
    </w:r>
  </w:p>
  <w:p w14:paraId="54B35678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1710420C" wp14:editId="65C2739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E7EA27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F092E41" w14:textId="77777777" w:rsidR="00675229" w:rsidRPr="00F90F67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D6E3" w14:textId="0AF04E9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="00F90F67" w:rsidRPr="00F90F67">
      <w:rPr>
        <w:rFonts w:ascii="Avenir Next LT Pro Demi" w:hAnsi="Avenir Next LT Pro Demi"/>
        <w:b/>
        <w:bCs/>
        <w:color w:val="93C48B"/>
      </w:rPr>
      <w:t>10</w:t>
    </w:r>
  </w:p>
  <w:p w14:paraId="3DBE7D5C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FDA4325" wp14:editId="234EDEF9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F7585A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FDC036B" w14:textId="77777777" w:rsidR="004D35AC" w:rsidRPr="00F90F67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D562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Pr="00F90F67">
      <w:rPr>
        <w:rFonts w:ascii="Avenir Next LT Pro Demi" w:hAnsi="Avenir Next LT Pro Demi"/>
        <w:b/>
        <w:bCs/>
        <w:color w:val="93C48B"/>
      </w:rPr>
      <w:t>10</w:t>
    </w:r>
  </w:p>
  <w:p w14:paraId="0919D8FC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23CCCC1A" wp14:editId="02BECC87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E69E4C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3FA600DB" w14:textId="77777777" w:rsidR="00781B02" w:rsidRPr="00F90F67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890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Pr="00F90F67">
      <w:rPr>
        <w:rFonts w:ascii="Avenir Next LT Pro Demi" w:hAnsi="Avenir Next LT Pro Demi"/>
        <w:b/>
        <w:bCs/>
        <w:color w:val="93C48B"/>
      </w:rPr>
      <w:t>10</w:t>
    </w:r>
  </w:p>
  <w:p w14:paraId="120C26FB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CB90AAB" wp14:editId="11DB21BC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F55AD5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740166A" w14:textId="77777777" w:rsidR="00B24984" w:rsidRPr="00F90F67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17C6" w14:textId="77777777" w:rsidR="00F05269" w:rsidRDefault="00F05269">
      <w:r>
        <w:separator/>
      </w:r>
    </w:p>
  </w:footnote>
  <w:footnote w:type="continuationSeparator" w:id="0">
    <w:p w14:paraId="283C4755" w14:textId="77777777" w:rsidR="00F05269" w:rsidRDefault="00F0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C9A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8E266AD" wp14:editId="7089AAF3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F640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6C701DA4" wp14:editId="242E160A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E9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11CC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611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C06D8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279E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705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1881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1C50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BF5542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45E9"/>
    <w:rsid w:val="00CF57AF"/>
    <w:rsid w:val="00D15F9D"/>
    <w:rsid w:val="00D163E6"/>
    <w:rsid w:val="00D16C73"/>
    <w:rsid w:val="00D220C9"/>
    <w:rsid w:val="00D2695C"/>
    <w:rsid w:val="00D3654B"/>
    <w:rsid w:val="00D43934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269"/>
    <w:rsid w:val="00F05973"/>
    <w:rsid w:val="00F15E5B"/>
    <w:rsid w:val="00F174B3"/>
    <w:rsid w:val="00F40B5C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0F67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77AF50C5"/>
  <w15:chartTrackingRefBased/>
  <w15:docId w15:val="{2E6448BD-FAD3-4FF8-9F6E-FBE5CF9E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5" ma:contentTypeDescription="Create a new document." ma:contentTypeScope="" ma:versionID="d6dfa7eed3b08c89c32d5e9d603c528a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a5f1ba521599d0e3117f732f8afa2b59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A1184-F903-4F5E-8171-9FA7EC7FDF92}"/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2</TotalTime>
  <Pages>12</Pages>
  <Words>1022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9091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Martijn Tetteroo</cp:lastModifiedBy>
  <cp:revision>8</cp:revision>
  <cp:lastPrinted>2016-12-02T11:43:00Z</cp:lastPrinted>
  <dcterms:created xsi:type="dcterms:W3CDTF">2025-06-03T11:05:00Z</dcterms:created>
  <dcterms:modified xsi:type="dcterms:W3CDTF">2025-06-26T13:22:00Z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MediaServiceImageTags">
    <vt:lpwstr/>
  </property>
  <property fmtid="{D5CDD505-2E9C-101B-9397-08002B2CF9AE}" pid="4" name="Order">
    <vt:r8>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